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F91" w:rsidRPr="008272E2" w:rsidRDefault="00AF2F91">
      <w:pPr>
        <w:pStyle w:val="Default"/>
        <w:rPr>
          <w:rFonts w:ascii="Cambria" w:hAnsi="Cambria" w:cs="Cambria"/>
        </w:rPr>
      </w:pPr>
    </w:p>
    <w:p w:rsidR="00AF2F91" w:rsidRPr="008272E2" w:rsidRDefault="00AF2F91">
      <w:pPr>
        <w:pStyle w:val="Heading2"/>
        <w:ind w:left="7080"/>
        <w:rPr>
          <w:sz w:val="24"/>
          <w:szCs w:val="24"/>
        </w:rPr>
      </w:pPr>
      <w:r w:rsidRPr="008272E2">
        <w:rPr>
          <w:sz w:val="24"/>
          <w:szCs w:val="24"/>
        </w:rPr>
        <w:t>Załącznik II.1</w:t>
      </w:r>
    </w:p>
    <w:p w:rsidR="00AF2F91" w:rsidRPr="008272E2" w:rsidRDefault="00AF2F91">
      <w:pPr>
        <w:pStyle w:val="Heading2"/>
        <w:rPr>
          <w:sz w:val="24"/>
          <w:szCs w:val="24"/>
        </w:rPr>
      </w:pPr>
    </w:p>
    <w:p w:rsidR="00AF2F91" w:rsidRPr="008272E2" w:rsidRDefault="00AF2F91">
      <w:pPr>
        <w:pStyle w:val="Heading2"/>
        <w:rPr>
          <w:color w:val="FF0000"/>
          <w:sz w:val="24"/>
          <w:szCs w:val="24"/>
        </w:rPr>
      </w:pPr>
      <w:r w:rsidRPr="008272E2">
        <w:rPr>
          <w:sz w:val="24"/>
          <w:szCs w:val="24"/>
        </w:rPr>
        <w:t>1.3. Karta modułu/przedmiotu</w:t>
      </w:r>
      <w:r w:rsidRPr="008272E2">
        <w:rPr>
          <w:sz w:val="24"/>
          <w:szCs w:val="24"/>
        </w:rPr>
        <w:tab/>
      </w:r>
      <w:r w:rsidRPr="008272E2">
        <w:rPr>
          <w:sz w:val="24"/>
          <w:szCs w:val="24"/>
        </w:rPr>
        <w:tab/>
      </w:r>
      <w:r w:rsidRPr="008272E2">
        <w:rPr>
          <w:sz w:val="24"/>
          <w:szCs w:val="24"/>
        </w:rPr>
        <w:tab/>
      </w:r>
      <w:r w:rsidRPr="008272E2">
        <w:rPr>
          <w:sz w:val="24"/>
          <w:szCs w:val="24"/>
        </w:rPr>
        <w:tab/>
      </w:r>
      <w:r w:rsidRPr="008272E2">
        <w:rPr>
          <w:sz w:val="24"/>
          <w:szCs w:val="24"/>
        </w:rPr>
        <w:tab/>
      </w:r>
      <w:r w:rsidRPr="008272E2">
        <w:rPr>
          <w:sz w:val="24"/>
          <w:szCs w:val="24"/>
        </w:rPr>
        <w:tab/>
      </w:r>
      <w:r w:rsidRPr="008272E2">
        <w:rPr>
          <w:sz w:val="24"/>
          <w:szCs w:val="24"/>
        </w:rPr>
        <w:tab/>
      </w:r>
    </w:p>
    <w:p w:rsidR="00AF2F91" w:rsidRPr="008272E2" w:rsidRDefault="00AF2F91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1134"/>
        <w:gridCol w:w="223"/>
        <w:gridCol w:w="453"/>
        <w:gridCol w:w="905"/>
        <w:gridCol w:w="1539"/>
        <w:gridCol w:w="729"/>
        <w:gridCol w:w="454"/>
        <w:gridCol w:w="1317"/>
        <w:gridCol w:w="43"/>
        <w:gridCol w:w="1357"/>
      </w:tblGrid>
      <w:tr w:rsidR="00AF2F91" w:rsidRPr="008272E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F2F91" w:rsidRPr="008272E2" w:rsidRDefault="00AF2F91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  <w:tcBorders>
              <w:top w:val="single" w:sz="1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Podstawy komunikacji audiowizualnej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AF2F91" w:rsidRPr="008272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F2F91" w:rsidRPr="008272E2" w:rsidRDefault="00AF2F91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Podstawy komunikacji audiowizualnej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AF2F91" w:rsidRPr="008272E2">
        <w:trPr>
          <w:cantSplit/>
        </w:trPr>
        <w:tc>
          <w:tcPr>
            <w:tcW w:w="497" w:type="dxa"/>
            <w:vMerge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AF2F91" w:rsidRPr="008272E2" w:rsidRDefault="00AF2F91" w:rsidP="00AE62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AF2F91" w:rsidRPr="008272E2">
        <w:trPr>
          <w:cantSplit/>
        </w:trPr>
        <w:tc>
          <w:tcPr>
            <w:tcW w:w="497" w:type="dxa"/>
            <w:vMerge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AF2F91" w:rsidRPr="008272E2">
        <w:trPr>
          <w:cantSplit/>
        </w:trPr>
        <w:tc>
          <w:tcPr>
            <w:tcW w:w="497" w:type="dxa"/>
            <w:vMerge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4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AF2F91" w:rsidRPr="008272E2" w:rsidRDefault="00AF2F91" w:rsidP="00EF7C9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polska -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nauczycielska / filologiczna obsługa biznesu</w:t>
            </w:r>
          </w:p>
        </w:tc>
      </w:tr>
      <w:tr w:rsidR="00AF2F91" w:rsidRPr="008272E2">
        <w:trPr>
          <w:cantSplit/>
        </w:trPr>
        <w:tc>
          <w:tcPr>
            <w:tcW w:w="497" w:type="dxa"/>
            <w:vMerge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AF2F91" w:rsidRPr="008272E2" w:rsidRDefault="00AF2F91" w:rsidP="00AE62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/1 </w:t>
            </w:r>
          </w:p>
        </w:tc>
        <w:tc>
          <w:tcPr>
            <w:tcW w:w="317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AF2F91" w:rsidRPr="008272E2">
        <w:trPr>
          <w:cantSplit/>
        </w:trPr>
        <w:tc>
          <w:tcPr>
            <w:tcW w:w="497" w:type="dxa"/>
            <w:vMerge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8272E2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AF2F91" w:rsidRPr="008272E2">
        <w:trPr>
          <w:cantSplit/>
        </w:trPr>
        <w:tc>
          <w:tcPr>
            <w:tcW w:w="497" w:type="dxa"/>
            <w:vMerge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AF2F91" w:rsidRPr="008272E2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AF2F91" w:rsidRPr="006265FA" w:rsidRDefault="00AF2F91" w:rsidP="00554ED9">
            <w:pPr>
              <w:rPr>
                <w:rFonts w:ascii="Cambria" w:hAnsi="Cambria" w:cs="Cambria"/>
                <w:sz w:val="24"/>
                <w:szCs w:val="24"/>
              </w:rPr>
            </w:pPr>
            <w:r w:rsidRPr="006265FA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AF2F91" w:rsidRPr="008272E2">
        <w:tc>
          <w:tcPr>
            <w:tcW w:w="2988" w:type="dxa"/>
            <w:gridSpan w:val="4"/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AF2F91" w:rsidRPr="006265FA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6265FA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AF2F91" w:rsidRPr="008272E2">
        <w:tc>
          <w:tcPr>
            <w:tcW w:w="2988" w:type="dxa"/>
            <w:gridSpan w:val="4"/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Zapoznanie studentów z podstawowymi pojęciami dotyczącymi kultury audiowizualnej i dziełami, będącymi jej wytworem. Przedstawienie studentom metod analizy utworu fotograficznego i filmowego i kształcenie umiejętności samodzielnego dokonywania rozbioru i oceny takich dzieł. Przyswojenie podstawowych pojęć związanych z oceną utworu filmowego jako dzieła sztuki i uwrażliwienie na historyczną zmienność w podejściu do dzieła filmowego jako utworu artystycznego (mającą wpływ  zarówno na sposób oceniania, a więc i odbioru owych utworów, jak i na sam proces ich tworzenia). Przedstawienie podstawowych metodologii badania utworów filmowych.</w:t>
            </w:r>
          </w:p>
        </w:tc>
      </w:tr>
      <w:tr w:rsidR="00AF2F91" w:rsidRPr="008272E2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Ogólna wiedza na temat badania dzieła artystycznego (literackiego). Ogólne rozeznanie w wiedzy o kulturze.</w:t>
            </w:r>
          </w:p>
        </w:tc>
      </w:tr>
      <w:tr w:rsidR="00AF2F91" w:rsidRPr="008272E2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AF2F91" w:rsidRPr="008272E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AF2F91" w:rsidRPr="008272E2">
        <w:trPr>
          <w:cantSplit/>
        </w:trPr>
        <w:tc>
          <w:tcPr>
            <w:tcW w:w="908" w:type="dxa"/>
            <w:gridSpan w:val="2"/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AF2F91" w:rsidRPr="008272E2" w:rsidRDefault="00AF2F91" w:rsidP="00AE62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Student analizuje i interpretuje utwór filmowy, wskazując jego najważniejsze cechy, rozpoznając przynależność gatunkowa oraz charakter działań artystycznych w nim występujących. Rozpoznaje podstawowe cechy stylistyczne dzieła filmowego i zastosowane w filmie metody oddziaływania na odbiorcę</w:t>
            </w:r>
          </w:p>
        </w:tc>
        <w:tc>
          <w:tcPr>
            <w:tcW w:w="1400" w:type="dxa"/>
            <w:gridSpan w:val="2"/>
            <w:vAlign w:val="center"/>
          </w:tcPr>
          <w:p w:rsidR="00AF2F91" w:rsidRPr="008272E2" w:rsidRDefault="00AF2F91" w:rsidP="00554ED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K_U09</w:t>
            </w:r>
          </w:p>
        </w:tc>
      </w:tr>
      <w:tr w:rsidR="00AF2F91" w:rsidRPr="008272E2">
        <w:trPr>
          <w:cantSplit/>
        </w:trPr>
        <w:tc>
          <w:tcPr>
            <w:tcW w:w="908" w:type="dxa"/>
            <w:gridSpan w:val="2"/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AF2F91" w:rsidRPr="008272E2" w:rsidRDefault="00AF2F91" w:rsidP="00AE62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Student rozpoznaje najważniejsze teorie filmowe i narzędzia badawcze służące do badania zjawisk filmowych i potrafi się nimi posługiwać podczas analizy i interpretacji dzieł filmowych i zjawisk zachodzących w obszarze kina. Potrafi zastosować narzędzia literaturoznawcze do badania dzieł filmowych. Potrafi także wskazać różnice pomiędzy utworem literackim i filmowym.</w:t>
            </w:r>
          </w:p>
        </w:tc>
        <w:tc>
          <w:tcPr>
            <w:tcW w:w="1400" w:type="dxa"/>
            <w:gridSpan w:val="2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K_U10</w:t>
            </w:r>
          </w:p>
        </w:tc>
      </w:tr>
      <w:tr w:rsidR="00AF2F91" w:rsidRPr="008272E2">
        <w:trPr>
          <w:cantSplit/>
        </w:trPr>
        <w:tc>
          <w:tcPr>
            <w:tcW w:w="908" w:type="dxa"/>
            <w:gridSpan w:val="2"/>
            <w:vAlign w:val="center"/>
          </w:tcPr>
          <w:p w:rsidR="00AF2F91" w:rsidRPr="008272E2" w:rsidRDefault="00AF2F91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9"/>
            <w:tcBorders>
              <w:right w:val="nil"/>
            </w:tcBorders>
          </w:tcPr>
          <w:p w:rsidR="00AF2F91" w:rsidRPr="008272E2" w:rsidRDefault="00AF2F91" w:rsidP="00AE627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Student posługuje się podstawowymi pojęciami z zakresu filmoznawstwa. Rozumie specyfikę dzieła sztuki filmowej.</w:t>
            </w:r>
          </w:p>
        </w:tc>
        <w:tc>
          <w:tcPr>
            <w:tcW w:w="1400" w:type="dxa"/>
            <w:gridSpan w:val="2"/>
            <w:vAlign w:val="center"/>
          </w:tcPr>
          <w:p w:rsidR="00AF2F91" w:rsidRPr="008272E2" w:rsidRDefault="00AF2F91" w:rsidP="007A4F1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K_</w:t>
            </w:r>
            <w:r>
              <w:rPr>
                <w:rFonts w:ascii="Cambria" w:hAnsi="Cambria" w:cs="Cambria"/>
                <w:sz w:val="24"/>
                <w:szCs w:val="24"/>
              </w:rPr>
              <w:t>W11</w:t>
            </w: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shd w:val="pct15" w:color="auto" w:fill="FFFFFF"/>
          </w:tcPr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AF2F91" w:rsidRPr="008272E2" w:rsidRDefault="00AF2F9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shd w:val="pct15" w:color="auto" w:fill="FFFFFF"/>
          </w:tcPr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Wstęp. Audiowizualność. Jej problemy.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Maryla Hopfinger,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Między reprodukcją a symulacją rzeczywistości. Problemy audiowizualności i percepcji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, w: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Od fotografii do rzeczywistości wirtualnej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pod red. M. Hopfinger,  Warszawa 1997.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Obraz fotograficzny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Urszula Czartoryska,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Przygody plastyczne fotografii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Gdańsk 2002.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Tu: 2. Fotografia przejmuje nowe funkcje, 3. Lustro rzeczywistości czy uległe tworzywo.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Problemy teorii obrazu fotograficznego.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Hans Belting,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Antropologia obrazu. Szkice do nauki o obrazie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przeł. M. Bryl, Kraków 2007.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Tu: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 xml:space="preserve"> Transparencja medium. Obraz fotograficzny. 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„Ruchome obrazki”.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Rudolf Arnheim,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Ruch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, w: tegoż: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Sztuka i percepcja wzrokowa. Psychologia twórczego oka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przeł. J. Mach, Gdańsk 2004.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Montaż.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Karel Reich, </w:t>
            </w:r>
            <w:r w:rsidRPr="008272E2">
              <w:rPr>
                <w:rFonts w:ascii="Cambria" w:hAnsi="Cambria" w:cs="Cambria"/>
                <w:i/>
                <w:iCs/>
                <w:sz w:val="22"/>
                <w:szCs w:val="22"/>
              </w:rPr>
              <w:t>Technika montażu filmowego</w:t>
            </w:r>
            <w:r w:rsidRPr="008272E2">
              <w:rPr>
                <w:rFonts w:ascii="Cambria" w:hAnsi="Cambria" w:cs="Cambria"/>
                <w:sz w:val="22"/>
                <w:szCs w:val="22"/>
              </w:rPr>
              <w:t>, przeł. L. Pijanowski, W. Wertenstein, Warszawa 1967.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Tu: część pierwsza: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Historia montażu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 „Język filmu”.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J. Płażewski,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Język filmu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Warszawa 1982</w:t>
            </w:r>
            <w:r w:rsidRPr="008272E2">
              <w:rPr>
                <w:rFonts w:ascii="Cambria" w:hAnsi="Cambria" w:cs="Cambria"/>
                <w:sz w:val="22"/>
                <w:szCs w:val="22"/>
              </w:rPr>
              <w:t xml:space="preserve"> (fragmenty).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Szkoła strukturalno-semiotyczna: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Jurij Łotman,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Semiotyka filmu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przeł. J. Faryno, T. Miczka, Warszawa 1983 (fragmenty).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Od formalistów po kognitywistów - „film jako chwyt”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Wybrane teksty z antologii </w:t>
            </w:r>
            <w:r w:rsidRPr="008272E2">
              <w:rPr>
                <w:rFonts w:ascii="Cambria" w:hAnsi="Cambria" w:cs="Cambria"/>
                <w:i/>
                <w:iCs/>
                <w:sz w:val="22"/>
                <w:szCs w:val="22"/>
              </w:rPr>
              <w:t>Cudowny Kinemo. Rosyjska myśl filmowa</w:t>
            </w:r>
            <w:r w:rsidRPr="008272E2">
              <w:rPr>
                <w:rFonts w:ascii="Cambria" w:hAnsi="Cambria" w:cs="Cambria"/>
                <w:sz w:val="22"/>
                <w:szCs w:val="22"/>
              </w:rPr>
              <w:t>, pod red. T. Szczepańskiego i B. Ży</w:t>
            </w:r>
            <w:r>
              <w:rPr>
                <w:rFonts w:ascii="Cambria" w:hAnsi="Cambria" w:cs="Cambria"/>
                <w:sz w:val="22"/>
                <w:szCs w:val="22"/>
              </w:rPr>
              <w:t>ł</w:t>
            </w:r>
            <w:r w:rsidRPr="008272E2">
              <w:rPr>
                <w:rFonts w:ascii="Cambria" w:hAnsi="Cambria" w:cs="Cambria"/>
                <w:sz w:val="22"/>
                <w:szCs w:val="22"/>
              </w:rPr>
              <w:t>ko, Gdańsk 2001.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Aktor i jego postać ekranowa.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Piotr Skrzypczyk,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Aktor i jego postać ekranowa. Aktorstwo ery kina niemego w teorii i refleksji krytycznej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Toruń 2009.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Tu: Rozdział 1: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W sferze głównych kategorii teoretycznych. „Postać ekranowa” aktora filmowego.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Autor filmowy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Tadeusz Lubelski, </w:t>
            </w:r>
            <w:r w:rsidRPr="008272E2">
              <w:rPr>
                <w:rFonts w:ascii="Cambria" w:hAnsi="Cambria" w:cs="Cambria"/>
                <w:i/>
                <w:iCs/>
                <w:sz w:val="22"/>
                <w:szCs w:val="22"/>
              </w:rPr>
              <w:t>Autor filmowy po stu latach kina</w:t>
            </w:r>
            <w:r w:rsidRPr="008272E2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8272E2">
              <w:rPr>
                <w:rFonts w:ascii="Cambria" w:hAnsi="Cambria" w:cs="Cambria"/>
                <w:i/>
                <w:iCs/>
                <w:sz w:val="22"/>
                <w:szCs w:val="22"/>
              </w:rPr>
              <w:t>Od fotografii do rzeczywistości wirtualnej</w:t>
            </w:r>
            <w:r w:rsidRPr="008272E2">
              <w:rPr>
                <w:rFonts w:ascii="Cambria" w:hAnsi="Cambria" w:cs="Cambria"/>
                <w:sz w:val="22"/>
                <w:szCs w:val="22"/>
              </w:rPr>
              <w:t>, pod red. M. Hopfinger, Warszawa 1997.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Czy film musi być opowiadaniem?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Opowiadanie – narracja, w: A. Helman, A. Pitrus,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Podstawy wiedzy o filmie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Gdańsk 2008.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Co siedzi w głowie autora filmu i jak do tego dotrzeć?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Marek Haltof,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Autor i kino artystyczne. Przypadek Paula Coxa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, Kraków 2001. 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Tu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: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O koncepcji autora w krytyce i teorii filmu, Autor a instytucja kina artystycznego.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 Co siedzi w głowie odbiorcy filmu i jak do tego dotrzeć?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Małgorzata Jakubowska,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Żeglowanie po filmie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Kraków 2006.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Tu: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Przyjemność i analiza tekstu – kilka uwag o metodzie.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Voyeuryzm albo o przyjemności w kinie.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Ch. Metz,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Pragnienie i jego brak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przeł. A. Helman, w: „Film na świecie” 1989  nr 369.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 xml:space="preserve">Wkład psychoanalizy w badanie filmu.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Slavoj Zizek,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Hitchcock: gadające głowy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, przeł. Grzegorz Jankowicz, w: tegoż: </w:t>
            </w:r>
            <w:r w:rsidRPr="008272E2">
              <w:rPr>
                <w:rFonts w:ascii="Cambria" w:hAnsi="Cambria" w:cs="Cambria"/>
                <w:b/>
                <w:bCs/>
                <w:i/>
                <w:iCs/>
                <w:sz w:val="22"/>
                <w:szCs w:val="22"/>
              </w:rPr>
              <w:t>Lacrimae rerum. Kieślowski, Hitchcock, Tarkowski, Lynch</w:t>
            </w:r>
            <w:r w:rsidRPr="008272E2">
              <w:rPr>
                <w:rFonts w:ascii="Cambria" w:hAnsi="Cambria" w:cs="Cambria"/>
                <w:b/>
                <w:bCs/>
                <w:sz w:val="22"/>
                <w:szCs w:val="22"/>
              </w:rPr>
              <w:t>, Kraków 2007.</w:t>
            </w:r>
          </w:p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shd w:val="pct15" w:color="auto" w:fill="FFFFFF"/>
          </w:tcPr>
          <w:p w:rsidR="00AF2F91" w:rsidRPr="008272E2" w:rsidRDefault="00AF2F91">
            <w:pPr>
              <w:pStyle w:val="Heading1"/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>Laboratorium</w:t>
            </w: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shd w:val="pct15" w:color="auto" w:fill="FFFFFF"/>
          </w:tcPr>
          <w:p w:rsidR="00AF2F91" w:rsidRPr="008272E2" w:rsidRDefault="00AF2F91">
            <w:pPr>
              <w:pStyle w:val="Heading1"/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>Projekt</w:t>
            </w:r>
          </w:p>
        </w:tc>
      </w:tr>
      <w:tr w:rsidR="00AF2F91" w:rsidRPr="008272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tcBorders>
              <w:bottom w:val="single" w:sz="1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AF2F91" w:rsidRPr="008272E2" w:rsidRDefault="00AF2F91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AF2F91" w:rsidRPr="008272E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AF2F91" w:rsidRPr="008272E2" w:rsidRDefault="00AF2F91" w:rsidP="009A2A26">
            <w:pPr>
              <w:jc w:val="both"/>
              <w:rPr>
                <w:rFonts w:ascii="Cambria" w:hAnsi="Cambria" w:cs="Cambria"/>
              </w:rPr>
            </w:pP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1. Maryla Hopfinger, </w:t>
            </w:r>
            <w:r w:rsidRPr="008272E2">
              <w:rPr>
                <w:rFonts w:ascii="Cambria" w:hAnsi="Cambria" w:cs="Cambria"/>
                <w:i/>
                <w:iCs/>
              </w:rPr>
              <w:t>Między reprodukcją a symulacją rzeczywistości. Problemy audiowizualności i percepcji</w:t>
            </w:r>
            <w:r w:rsidRPr="008272E2">
              <w:rPr>
                <w:rFonts w:ascii="Cambria" w:hAnsi="Cambria" w:cs="Cambria"/>
              </w:rPr>
              <w:t xml:space="preserve">, w: </w:t>
            </w:r>
            <w:r w:rsidRPr="008272E2">
              <w:rPr>
                <w:rFonts w:ascii="Cambria" w:hAnsi="Cambria" w:cs="Cambria"/>
                <w:i/>
                <w:iCs/>
              </w:rPr>
              <w:t>Od fotografii do rzeczywistości wirtualnej</w:t>
            </w:r>
            <w:r w:rsidRPr="008272E2">
              <w:rPr>
                <w:rFonts w:ascii="Cambria" w:hAnsi="Cambria" w:cs="Cambria"/>
              </w:rPr>
              <w:t>, pod red. M. Hopfinger,  Warszawa 1997.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2. Urszula Czartoryska, </w:t>
            </w:r>
            <w:r w:rsidRPr="008272E2">
              <w:rPr>
                <w:rFonts w:ascii="Cambria" w:hAnsi="Cambria" w:cs="Cambria"/>
                <w:i/>
                <w:iCs/>
              </w:rPr>
              <w:t>Przygody plastyczne fotografii</w:t>
            </w:r>
            <w:r w:rsidRPr="008272E2">
              <w:rPr>
                <w:rFonts w:ascii="Cambria" w:hAnsi="Cambria" w:cs="Cambria"/>
              </w:rPr>
              <w:t>, Gdańsk 2002.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>Tu: 2. Fotografia przejmuje nowe funkcje, 3. Lustro rzeczywistości czy uległe tworzywo.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3. Hans Belting, </w:t>
            </w:r>
            <w:r w:rsidRPr="008272E2">
              <w:rPr>
                <w:rFonts w:ascii="Cambria" w:hAnsi="Cambria" w:cs="Cambria"/>
                <w:i/>
                <w:iCs/>
              </w:rPr>
              <w:t>Antropologia obrazu. Szkice do nauki o obrazie</w:t>
            </w:r>
            <w:r w:rsidRPr="008272E2">
              <w:rPr>
                <w:rFonts w:ascii="Cambria" w:hAnsi="Cambria" w:cs="Cambria"/>
              </w:rPr>
              <w:t>, przeł. M. Bryl, Kraków 2007.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>Tu:</w:t>
            </w:r>
            <w:r w:rsidRPr="008272E2">
              <w:rPr>
                <w:rFonts w:ascii="Cambria" w:hAnsi="Cambria" w:cs="Cambria"/>
                <w:i/>
                <w:iCs/>
              </w:rPr>
              <w:t xml:space="preserve"> Transparencja medium. Obraz fotograficzny.  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4. Rudolf Arnheim, </w:t>
            </w:r>
            <w:r w:rsidRPr="008272E2">
              <w:rPr>
                <w:rFonts w:ascii="Cambria" w:hAnsi="Cambria" w:cs="Cambria"/>
                <w:i/>
                <w:iCs/>
              </w:rPr>
              <w:t>Ruch</w:t>
            </w:r>
            <w:r w:rsidRPr="008272E2">
              <w:rPr>
                <w:rFonts w:ascii="Cambria" w:hAnsi="Cambria" w:cs="Cambria"/>
              </w:rPr>
              <w:t xml:space="preserve">, w: tegoż: </w:t>
            </w:r>
            <w:r w:rsidRPr="008272E2">
              <w:rPr>
                <w:rFonts w:ascii="Cambria" w:hAnsi="Cambria" w:cs="Cambria"/>
                <w:i/>
                <w:iCs/>
              </w:rPr>
              <w:t>Sztuka i percepcja wzrokowa. Psychologia twórczego oka</w:t>
            </w:r>
            <w:r w:rsidRPr="008272E2">
              <w:rPr>
                <w:rFonts w:ascii="Cambria" w:hAnsi="Cambria" w:cs="Cambria"/>
              </w:rPr>
              <w:t>, przeł. J. Mach, Gdańsk 2004.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5. Karel Reich, </w:t>
            </w:r>
            <w:r w:rsidRPr="008272E2">
              <w:rPr>
                <w:rFonts w:ascii="Cambria" w:hAnsi="Cambria" w:cs="Cambria"/>
                <w:i/>
                <w:iCs/>
              </w:rPr>
              <w:t>Technika montażu filmowego</w:t>
            </w:r>
            <w:r w:rsidRPr="008272E2">
              <w:rPr>
                <w:rFonts w:ascii="Cambria" w:hAnsi="Cambria" w:cs="Cambria"/>
              </w:rPr>
              <w:t xml:space="preserve">, przeł. L. Pijanowski, W. Wertenstein, Warszawa 1967.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Tu: część pierwsza: </w:t>
            </w:r>
            <w:r w:rsidRPr="008272E2">
              <w:rPr>
                <w:rFonts w:ascii="Cambria" w:hAnsi="Cambria" w:cs="Cambria"/>
                <w:i/>
                <w:iCs/>
              </w:rPr>
              <w:t>Historia montażu.</w:t>
            </w:r>
            <w:r w:rsidRPr="008272E2">
              <w:rPr>
                <w:rFonts w:ascii="Cambria" w:hAnsi="Cambria" w:cs="Cambria"/>
              </w:rPr>
              <w:t xml:space="preserve">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6. J. Płażewski, </w:t>
            </w:r>
            <w:r w:rsidRPr="008272E2">
              <w:rPr>
                <w:rFonts w:ascii="Cambria" w:hAnsi="Cambria" w:cs="Cambria"/>
                <w:i/>
                <w:iCs/>
              </w:rPr>
              <w:t>Język filmu</w:t>
            </w:r>
            <w:r w:rsidRPr="008272E2">
              <w:rPr>
                <w:rFonts w:ascii="Cambria" w:hAnsi="Cambria" w:cs="Cambria"/>
              </w:rPr>
              <w:t>, Warszawa 1982 (fragmenty).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>7. Jurij Łotman, Semiotyka filmu, przeł. J. Faryno, T. Miczka, Warszawa 1983 (fragmenty).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8. Wybrane teksty z antologii </w:t>
            </w:r>
            <w:r w:rsidRPr="008272E2">
              <w:rPr>
                <w:rFonts w:ascii="Cambria" w:hAnsi="Cambria" w:cs="Cambria"/>
                <w:i/>
                <w:iCs/>
              </w:rPr>
              <w:t>Cudowny Kinemo. Rosyjska myśl filmowa</w:t>
            </w:r>
            <w:r w:rsidRPr="008272E2">
              <w:rPr>
                <w:rFonts w:ascii="Cambria" w:hAnsi="Cambria" w:cs="Cambria"/>
              </w:rPr>
              <w:t>, pod red. T. Szczepańskiego i B. Żyłko, Gdańsk 2001.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9. Piotr Skrzypczyk, </w:t>
            </w:r>
            <w:r w:rsidRPr="008272E2">
              <w:rPr>
                <w:rFonts w:ascii="Cambria" w:hAnsi="Cambria" w:cs="Cambria"/>
                <w:i/>
                <w:iCs/>
              </w:rPr>
              <w:t>Aktor i jego postać ekranowa. Aktorstwo ery kina niemego w teorii i refleksji krytycznej</w:t>
            </w:r>
            <w:r w:rsidRPr="008272E2">
              <w:rPr>
                <w:rFonts w:ascii="Cambria" w:hAnsi="Cambria" w:cs="Cambria"/>
              </w:rPr>
              <w:t>, Toruń 2009.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Tu: Rozdział 1: </w:t>
            </w:r>
            <w:r w:rsidRPr="008272E2">
              <w:rPr>
                <w:rFonts w:ascii="Cambria" w:hAnsi="Cambria" w:cs="Cambria"/>
                <w:i/>
                <w:iCs/>
              </w:rPr>
              <w:t>W sferze głównych kategorii teoretycznych. „Postać ekranowa” aktora filmowego</w:t>
            </w:r>
            <w:r w:rsidRPr="008272E2">
              <w:rPr>
                <w:rFonts w:ascii="Cambria" w:hAnsi="Cambria" w:cs="Cambria"/>
              </w:rPr>
              <w:t>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10. Tadeusz Lubelski, </w:t>
            </w:r>
            <w:r w:rsidRPr="008272E2">
              <w:rPr>
                <w:rFonts w:ascii="Cambria" w:hAnsi="Cambria" w:cs="Cambria"/>
                <w:i/>
                <w:iCs/>
              </w:rPr>
              <w:t>Autor filmowy po stu latach kina</w:t>
            </w:r>
            <w:r w:rsidRPr="008272E2">
              <w:rPr>
                <w:rFonts w:ascii="Cambria" w:hAnsi="Cambria" w:cs="Cambria"/>
              </w:rPr>
              <w:t xml:space="preserve">, w: </w:t>
            </w:r>
            <w:r w:rsidRPr="008272E2">
              <w:rPr>
                <w:rFonts w:ascii="Cambria" w:hAnsi="Cambria" w:cs="Cambria"/>
                <w:i/>
                <w:iCs/>
              </w:rPr>
              <w:t>Od fotografii do rzeczywistości wirtualnej</w:t>
            </w:r>
            <w:r w:rsidRPr="008272E2">
              <w:rPr>
                <w:rFonts w:ascii="Cambria" w:hAnsi="Cambria" w:cs="Cambria"/>
              </w:rPr>
              <w:t>, pod red. M. Hopfinger, Warszawa 1997.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11. Opowiadanie – narracja, w: A. Helman, A. Pitrus, </w:t>
            </w:r>
            <w:r w:rsidRPr="008272E2">
              <w:rPr>
                <w:rFonts w:ascii="Cambria" w:hAnsi="Cambria" w:cs="Cambria"/>
                <w:i/>
                <w:iCs/>
              </w:rPr>
              <w:t>Podstawy wiedzy o filmie</w:t>
            </w:r>
            <w:r w:rsidRPr="008272E2">
              <w:rPr>
                <w:rFonts w:ascii="Cambria" w:hAnsi="Cambria" w:cs="Cambria"/>
              </w:rPr>
              <w:t>, Gdańsk 2008.</w:t>
            </w:r>
          </w:p>
          <w:p w:rsidR="00AF2F91" w:rsidRPr="008272E2" w:rsidRDefault="00AF2F91" w:rsidP="009A2A26">
            <w:pPr>
              <w:jc w:val="both"/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12. Marek Haltof, </w:t>
            </w:r>
            <w:r w:rsidRPr="008272E2">
              <w:rPr>
                <w:rFonts w:ascii="Cambria" w:hAnsi="Cambria" w:cs="Cambria"/>
                <w:i/>
                <w:iCs/>
              </w:rPr>
              <w:t>Autor i kino artystyczne. Przypadek Paula Coxa</w:t>
            </w:r>
            <w:r w:rsidRPr="008272E2">
              <w:rPr>
                <w:rFonts w:ascii="Cambria" w:hAnsi="Cambria" w:cs="Cambria"/>
              </w:rPr>
              <w:t xml:space="preserve">, Kraków 2001, Tu: </w:t>
            </w:r>
            <w:r w:rsidRPr="008272E2">
              <w:rPr>
                <w:rFonts w:ascii="Cambria" w:hAnsi="Cambria" w:cs="Cambria"/>
                <w:i/>
                <w:iCs/>
              </w:rPr>
              <w:t>O koncepcji autora w krytyce i teorii filmu, Autor a instytucja kina artystycznego.</w:t>
            </w:r>
            <w:r w:rsidRPr="008272E2">
              <w:rPr>
                <w:rFonts w:ascii="Cambria" w:hAnsi="Cambria" w:cs="Cambria"/>
              </w:rPr>
              <w:t xml:space="preserve"> 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13. Małgorzata Jakubowska, </w:t>
            </w:r>
            <w:r w:rsidRPr="008272E2">
              <w:rPr>
                <w:rFonts w:ascii="Cambria" w:hAnsi="Cambria" w:cs="Cambria"/>
                <w:i/>
                <w:iCs/>
              </w:rPr>
              <w:t>Żeglowanie po filmie</w:t>
            </w:r>
            <w:r w:rsidRPr="008272E2">
              <w:rPr>
                <w:rFonts w:ascii="Cambria" w:hAnsi="Cambria" w:cs="Cambria"/>
              </w:rPr>
              <w:t>, Kraków 2006.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Tu: </w:t>
            </w:r>
            <w:r w:rsidRPr="008272E2">
              <w:rPr>
                <w:rFonts w:ascii="Cambria" w:hAnsi="Cambria" w:cs="Cambria"/>
                <w:i/>
                <w:iCs/>
              </w:rPr>
              <w:t>Przyjemność i analiza tekstu – kilka uwag o metodzie</w:t>
            </w:r>
            <w:r w:rsidRPr="008272E2">
              <w:rPr>
                <w:rFonts w:ascii="Cambria" w:hAnsi="Cambria" w:cs="Cambria"/>
              </w:rPr>
              <w:t xml:space="preserve"> .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14. Ch. Metz, </w:t>
            </w:r>
            <w:r w:rsidRPr="008272E2">
              <w:rPr>
                <w:rFonts w:ascii="Cambria" w:hAnsi="Cambria" w:cs="Cambria"/>
                <w:i/>
                <w:iCs/>
              </w:rPr>
              <w:t>Pragnienie i jego brak</w:t>
            </w:r>
            <w:r w:rsidRPr="008272E2">
              <w:rPr>
                <w:rFonts w:ascii="Cambria" w:hAnsi="Cambria" w:cs="Cambria"/>
              </w:rPr>
              <w:t>, przeł. A. Helman, w: „Film na świecie” 1989 nr 369</w:t>
            </w:r>
          </w:p>
          <w:p w:rsidR="00AF2F91" w:rsidRPr="008272E2" w:rsidRDefault="00AF2F91" w:rsidP="009A2A26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>15. Slavoj</w:t>
            </w:r>
            <w:r>
              <w:t xml:space="preserve"> </w:t>
            </w:r>
            <w:r>
              <w:rPr>
                <w:rStyle w:val="Emphasis"/>
              </w:rPr>
              <w:t>Žižek</w:t>
            </w:r>
            <w:r w:rsidRPr="008272E2">
              <w:rPr>
                <w:rFonts w:ascii="Cambria" w:hAnsi="Cambria" w:cs="Cambria"/>
              </w:rPr>
              <w:t xml:space="preserve">, </w:t>
            </w:r>
            <w:r w:rsidRPr="008272E2">
              <w:rPr>
                <w:rFonts w:ascii="Cambria" w:hAnsi="Cambria" w:cs="Cambria"/>
                <w:i/>
                <w:iCs/>
              </w:rPr>
              <w:t>Hitchcock: gadające głowy</w:t>
            </w:r>
            <w:r w:rsidRPr="008272E2">
              <w:rPr>
                <w:rFonts w:ascii="Cambria" w:hAnsi="Cambria" w:cs="Cambria"/>
              </w:rPr>
              <w:t xml:space="preserve">, przeł. Grzegorz Jankowicz, w: tegoż: </w:t>
            </w:r>
            <w:r w:rsidRPr="008272E2">
              <w:rPr>
                <w:rFonts w:ascii="Cambria" w:hAnsi="Cambria" w:cs="Cambria"/>
                <w:i/>
                <w:iCs/>
              </w:rPr>
              <w:t>Lacrimae rerum. Kieślowski, Hitchcock, Tarkowski, Lynch</w:t>
            </w:r>
            <w:r w:rsidRPr="008272E2">
              <w:rPr>
                <w:rFonts w:ascii="Cambria" w:hAnsi="Cambria" w:cs="Cambria"/>
              </w:rPr>
              <w:t>, Kraków 2007.</w:t>
            </w:r>
          </w:p>
          <w:p w:rsidR="00AF2F91" w:rsidRPr="008272E2" w:rsidRDefault="00AF2F91" w:rsidP="001519BB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16. M. Przylipiak, </w:t>
            </w:r>
            <w:r w:rsidRPr="008272E2">
              <w:rPr>
                <w:rFonts w:ascii="Cambria" w:hAnsi="Cambria" w:cs="Cambria"/>
                <w:i/>
                <w:iCs/>
              </w:rPr>
              <w:t>Kino stylu zerowego. Z zagadnień estetyki filmu fabularnego</w:t>
            </w:r>
            <w:r w:rsidRPr="008272E2">
              <w:rPr>
                <w:rFonts w:ascii="Cambria" w:hAnsi="Cambria" w:cs="Cambria"/>
              </w:rPr>
              <w:t>, Gdańsk 1994.</w:t>
            </w:r>
          </w:p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2F91" w:rsidRPr="008272E2">
        <w:tc>
          <w:tcPr>
            <w:tcW w:w="2448" w:type="dxa"/>
            <w:tcBorders>
              <w:bottom w:val="single" w:sz="1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AF2F91" w:rsidRPr="008272E2" w:rsidRDefault="00AF2F91" w:rsidP="001519BB">
            <w:pPr>
              <w:rPr>
                <w:rFonts w:ascii="Cambria" w:hAnsi="Cambria" w:cs="Cambria"/>
                <w:i/>
                <w:iCs/>
              </w:rPr>
            </w:pPr>
            <w:r w:rsidRPr="008272E2">
              <w:rPr>
                <w:rFonts w:ascii="Cambria" w:hAnsi="Cambria" w:cs="Cambria"/>
                <w:lang w:val="en-US"/>
              </w:rPr>
              <w:t xml:space="preserve">D. Bordwell, K. Thompson, </w:t>
            </w:r>
            <w:r w:rsidRPr="008272E2">
              <w:rPr>
                <w:rFonts w:ascii="Cambria" w:hAnsi="Cambria" w:cs="Cambria"/>
                <w:i/>
                <w:iCs/>
                <w:lang w:val="en-US"/>
              </w:rPr>
              <w:t xml:space="preserve">Film art. </w:t>
            </w:r>
            <w:r w:rsidRPr="008272E2">
              <w:rPr>
                <w:rFonts w:ascii="Cambria" w:hAnsi="Cambria" w:cs="Cambria"/>
                <w:i/>
                <w:iCs/>
              </w:rPr>
              <w:t>Sztuka filmowa. Wprowadzenie</w:t>
            </w:r>
            <w:r w:rsidRPr="008272E2">
              <w:rPr>
                <w:rFonts w:ascii="Cambria" w:hAnsi="Cambria" w:cs="Cambria"/>
              </w:rPr>
              <w:t>, przeł. B. Rosińska, Warszawa 2010.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  <w:i/>
                <w:iCs/>
              </w:rPr>
              <w:t>Od fotografii do rzeczywistości wirtualnej</w:t>
            </w:r>
            <w:r w:rsidRPr="008272E2">
              <w:rPr>
                <w:rFonts w:ascii="Cambria" w:hAnsi="Cambria" w:cs="Cambria"/>
              </w:rPr>
              <w:t>, pod red. M. Hopfinger,  Warszawa 1997 (całość).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Urszula Czartoryska, </w:t>
            </w:r>
            <w:r w:rsidRPr="008272E2">
              <w:rPr>
                <w:rFonts w:ascii="Cambria" w:hAnsi="Cambria" w:cs="Cambria"/>
                <w:i/>
                <w:iCs/>
              </w:rPr>
              <w:t>Przygody plastyczne fotografii</w:t>
            </w:r>
            <w:r w:rsidRPr="008272E2">
              <w:rPr>
                <w:rFonts w:ascii="Cambria" w:hAnsi="Cambria" w:cs="Cambria"/>
              </w:rPr>
              <w:t>, Gdańsk 2002 (całość).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Roland Barthes, </w:t>
            </w:r>
            <w:r w:rsidRPr="008272E2">
              <w:rPr>
                <w:rFonts w:ascii="Cambria" w:hAnsi="Cambria" w:cs="Cambria"/>
                <w:i/>
                <w:iCs/>
              </w:rPr>
              <w:t>Światło obrazu. Uwagi o fotografii</w:t>
            </w:r>
            <w:r w:rsidRPr="008272E2">
              <w:rPr>
                <w:rFonts w:ascii="Cambria" w:hAnsi="Cambria" w:cs="Cambria"/>
              </w:rPr>
              <w:t>, przeł. J. Trznadel, Warszawa 1995.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Andre Rouille, </w:t>
            </w:r>
            <w:r w:rsidRPr="008272E2">
              <w:rPr>
                <w:rFonts w:ascii="Cambria" w:hAnsi="Cambria" w:cs="Cambria"/>
                <w:i/>
                <w:iCs/>
              </w:rPr>
              <w:t>Fotografia. Między dokumentem a sztuką współczesną</w:t>
            </w:r>
            <w:r w:rsidRPr="008272E2">
              <w:rPr>
                <w:rFonts w:ascii="Cambria" w:hAnsi="Cambria" w:cs="Cambria"/>
              </w:rPr>
              <w:t>, przeł. O. Hedemann, Kraków 2007.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Hans Belting, </w:t>
            </w:r>
            <w:r w:rsidRPr="008272E2">
              <w:rPr>
                <w:rFonts w:ascii="Cambria" w:hAnsi="Cambria" w:cs="Cambria"/>
                <w:i/>
                <w:iCs/>
              </w:rPr>
              <w:t>Antropologia obrazu. Szkice do nauki o obrazie</w:t>
            </w:r>
            <w:r w:rsidRPr="008272E2">
              <w:rPr>
                <w:rFonts w:ascii="Cambria" w:hAnsi="Cambria" w:cs="Cambria"/>
              </w:rPr>
              <w:t>, przeł. M. Bryl, Kraków 2007.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Karel Reich, </w:t>
            </w:r>
            <w:r w:rsidRPr="008272E2">
              <w:rPr>
                <w:rFonts w:ascii="Cambria" w:hAnsi="Cambria" w:cs="Cambria"/>
                <w:i/>
                <w:iCs/>
              </w:rPr>
              <w:t>Technika montażu filmowego</w:t>
            </w:r>
            <w:r w:rsidRPr="008272E2">
              <w:rPr>
                <w:rFonts w:ascii="Cambria" w:hAnsi="Cambria" w:cs="Cambria"/>
              </w:rPr>
              <w:t>, przeł. L. Pijanowski, W. Wertenstein, Warszawa 1967 (całość).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J. Płażewski, </w:t>
            </w:r>
            <w:r w:rsidRPr="008272E2">
              <w:rPr>
                <w:rFonts w:ascii="Cambria" w:hAnsi="Cambria" w:cs="Cambria"/>
                <w:i/>
                <w:iCs/>
              </w:rPr>
              <w:t>Język filmu</w:t>
            </w:r>
            <w:r w:rsidRPr="008272E2">
              <w:rPr>
                <w:rFonts w:ascii="Cambria" w:hAnsi="Cambria" w:cs="Cambria"/>
              </w:rPr>
              <w:t>, Warszawa 1982 (całość).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Jurij Łotman, </w:t>
            </w:r>
            <w:r w:rsidRPr="008272E2">
              <w:rPr>
                <w:rFonts w:ascii="Cambria" w:hAnsi="Cambria" w:cs="Cambria"/>
                <w:i/>
                <w:iCs/>
              </w:rPr>
              <w:t>Semiotyka filmu</w:t>
            </w:r>
            <w:r w:rsidRPr="008272E2">
              <w:rPr>
                <w:rFonts w:ascii="Cambria" w:hAnsi="Cambria" w:cs="Cambria"/>
              </w:rPr>
              <w:t>, przeł. J. Faryno, T. Miczka, Warszawa 1983 (całość).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A. Helman, A. Pitrus, </w:t>
            </w:r>
            <w:r w:rsidRPr="008272E2">
              <w:rPr>
                <w:rFonts w:ascii="Cambria" w:hAnsi="Cambria" w:cs="Cambria"/>
                <w:i/>
                <w:iCs/>
              </w:rPr>
              <w:t>Podstawy wiedzy o filmie</w:t>
            </w:r>
            <w:r w:rsidRPr="008272E2">
              <w:rPr>
                <w:rFonts w:ascii="Cambria" w:hAnsi="Cambria" w:cs="Cambria"/>
              </w:rPr>
              <w:t>, Gdańsk 2008.</w:t>
            </w:r>
          </w:p>
          <w:p w:rsidR="00AF2F91" w:rsidRPr="008272E2" w:rsidRDefault="00AF2F91" w:rsidP="00C52AA7">
            <w:pPr>
              <w:jc w:val="both"/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Edgar Morin, </w:t>
            </w:r>
            <w:r w:rsidRPr="008272E2">
              <w:rPr>
                <w:rFonts w:ascii="Cambria" w:hAnsi="Cambria" w:cs="Cambria"/>
                <w:i/>
                <w:iCs/>
              </w:rPr>
              <w:t>Kino i wyobraźnia</w:t>
            </w:r>
            <w:r w:rsidRPr="008272E2">
              <w:rPr>
                <w:rFonts w:ascii="Cambria" w:hAnsi="Cambria" w:cs="Cambria"/>
              </w:rPr>
              <w:t xml:space="preserve">, przeł. K. Eberhardt, Warszawa 1975. </w:t>
            </w:r>
          </w:p>
          <w:p w:rsidR="00AF2F91" w:rsidRPr="008272E2" w:rsidRDefault="00AF2F91" w:rsidP="00AE6272">
            <w:pPr>
              <w:rPr>
                <w:rFonts w:ascii="Cambria" w:hAnsi="Cambria" w:cs="Cambria"/>
              </w:rPr>
            </w:pPr>
            <w:r w:rsidRPr="008272E2">
              <w:rPr>
                <w:rFonts w:ascii="Cambria" w:hAnsi="Cambria" w:cs="Cambria"/>
              </w:rPr>
              <w:t xml:space="preserve">Małgorzata Jakubowska, </w:t>
            </w:r>
            <w:r w:rsidRPr="008272E2">
              <w:rPr>
                <w:rFonts w:ascii="Cambria" w:hAnsi="Cambria" w:cs="Cambria"/>
                <w:i/>
                <w:iCs/>
              </w:rPr>
              <w:t>Żeglowanie po filmie</w:t>
            </w:r>
            <w:r w:rsidRPr="008272E2">
              <w:rPr>
                <w:rFonts w:ascii="Cambria" w:hAnsi="Cambria" w:cs="Cambria"/>
              </w:rPr>
              <w:t>, Kraków 2006 (całość).</w:t>
            </w:r>
          </w:p>
          <w:p w:rsidR="00AF2F91" w:rsidRPr="008272E2" w:rsidRDefault="00AF2F91" w:rsidP="00C52AA7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</w:rPr>
              <w:t xml:space="preserve">Slavoj Zizek, </w:t>
            </w:r>
            <w:r w:rsidRPr="008272E2">
              <w:rPr>
                <w:rFonts w:ascii="Cambria" w:hAnsi="Cambria" w:cs="Cambria"/>
                <w:i/>
                <w:iCs/>
              </w:rPr>
              <w:t>Lacrimae rerum. Kieślowski, Hitchcock, Tarkowski, Lynch</w:t>
            </w:r>
            <w:r w:rsidRPr="008272E2">
              <w:rPr>
                <w:rFonts w:ascii="Cambria" w:hAnsi="Cambria" w:cs="Cambria"/>
              </w:rPr>
              <w:t>, przeł. Grzegorz Jankowicz,  Kraków 2007.</w:t>
            </w:r>
          </w:p>
        </w:tc>
      </w:tr>
    </w:tbl>
    <w:p w:rsidR="00AF2F91" w:rsidRPr="008272E2" w:rsidRDefault="00AF2F91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2275"/>
        <w:gridCol w:w="3485"/>
        <w:gridCol w:w="1800"/>
      </w:tblGrid>
      <w:tr w:rsidR="00AF2F91" w:rsidRPr="008272E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Wykład konwersatoryjny, analiza fragmentów filmów, analiza tekstów teoretycznych. Konwersatorium.</w:t>
            </w:r>
          </w:p>
        </w:tc>
      </w:tr>
      <w:tr w:rsidR="00AF2F91" w:rsidRPr="008272E2"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8272E2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8272E2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AF2F91" w:rsidRPr="008272E2"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Sprawdzanie (podczas ćwiczeń) znajomości zadanych tekstów i umiejętności posługiwania się zdobytą wiedzą do analizy i interpretacji utworów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F2F91" w:rsidRPr="008272E2" w:rsidRDefault="00AF2F91" w:rsidP="00050350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03  01</w:t>
            </w:r>
          </w:p>
        </w:tc>
      </w:tr>
      <w:tr w:rsidR="00AF2F91" w:rsidRPr="008272E2">
        <w:tc>
          <w:tcPr>
            <w:tcW w:w="8208" w:type="dxa"/>
            <w:gridSpan w:val="4"/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Praca pisemna – interpretacja współczesnego utworu filmowego</w:t>
            </w:r>
          </w:p>
        </w:tc>
        <w:tc>
          <w:tcPr>
            <w:tcW w:w="1800" w:type="dxa"/>
          </w:tcPr>
          <w:p w:rsidR="00AF2F91" w:rsidRPr="008272E2" w:rsidRDefault="00AF2F91" w:rsidP="00050350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03  01   02</w:t>
            </w:r>
          </w:p>
        </w:tc>
      </w:tr>
      <w:tr w:rsidR="00AF2F91" w:rsidRPr="008272E2"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F2F91" w:rsidRPr="008272E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F2F91" w:rsidRPr="008272E2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AF2F91" w:rsidRDefault="00AF2F9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Obecność i aktywność na ćwiczeniach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– 60%</w:t>
            </w:r>
          </w:p>
          <w:p w:rsidR="00AF2F91" w:rsidRPr="008272E2" w:rsidRDefault="00AF2F91" w:rsidP="008631E1">
            <w:pPr>
              <w:rPr>
                <w:rFonts w:ascii="Cambria" w:hAnsi="Cambria" w:cs="Cambria"/>
                <w:sz w:val="22"/>
                <w:szCs w:val="22"/>
              </w:rPr>
            </w:pPr>
            <w:r w:rsidRPr="008272E2">
              <w:rPr>
                <w:rFonts w:ascii="Cambria" w:hAnsi="Cambria" w:cs="Cambria"/>
                <w:sz w:val="22"/>
                <w:szCs w:val="22"/>
              </w:rPr>
              <w:t>Praca pisemna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–40%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8272E2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8272E2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AF2F91" w:rsidRPr="008272E2" w:rsidRDefault="00AF2F91" w:rsidP="00C52AA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8272E2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AF2F91" w:rsidRPr="008272E2" w:rsidRDefault="00AF2F91" w:rsidP="00C52AA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AF2F91" w:rsidRPr="008272E2" w:rsidRDefault="00AF2F91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AF2F91" w:rsidRPr="008272E2" w:rsidRDefault="00AF2F91" w:rsidP="00C52AA7">
            <w:pPr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8272E2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AF2F91" w:rsidRPr="008272E2" w:rsidRDefault="00AF2F91" w:rsidP="00C52AA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(12 h)</w:t>
            </w:r>
          </w:p>
          <w:p w:rsidR="00AF2F91" w:rsidRPr="008272E2" w:rsidRDefault="00AF2F91" w:rsidP="00C52AA7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0,5</w:t>
            </w:r>
            <w:r w:rsidRPr="008272E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AF2F91" w:rsidRPr="008272E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AF2F91" w:rsidRPr="008272E2" w:rsidRDefault="00AF2F9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(30+1=31)</w:t>
            </w:r>
          </w:p>
          <w:p w:rsidR="00AF2F91" w:rsidRPr="008272E2" w:rsidRDefault="00AF2F9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272E2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,2</w:t>
            </w:r>
            <w:r w:rsidRPr="008272E2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AF2F91" w:rsidRPr="008272E2" w:rsidRDefault="00AF2F91">
      <w:pPr>
        <w:pStyle w:val="Default"/>
        <w:rPr>
          <w:rFonts w:ascii="Cambria" w:hAnsi="Cambria" w:cs="Cambria"/>
        </w:rPr>
      </w:pPr>
    </w:p>
    <w:sectPr w:rsidR="00AF2F91" w:rsidRPr="008272E2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F91" w:rsidRDefault="00AF2F91">
      <w:r>
        <w:separator/>
      </w:r>
    </w:p>
  </w:endnote>
  <w:endnote w:type="continuationSeparator" w:id="0">
    <w:p w:rsidR="00AF2F91" w:rsidRDefault="00AF2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F91" w:rsidRDefault="00AF2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2F91" w:rsidRDefault="00AF2F9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F91" w:rsidRDefault="00AF2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F2F91" w:rsidRDefault="00AF2F9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F91" w:rsidRDefault="00AF2F91">
      <w:r>
        <w:separator/>
      </w:r>
    </w:p>
  </w:footnote>
  <w:footnote w:type="continuationSeparator" w:id="0">
    <w:p w:rsidR="00AF2F91" w:rsidRDefault="00AF2F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50350"/>
    <w:rsid w:val="00053623"/>
    <w:rsid w:val="000E11D2"/>
    <w:rsid w:val="00131752"/>
    <w:rsid w:val="001519BB"/>
    <w:rsid w:val="001D1A29"/>
    <w:rsid w:val="002430C7"/>
    <w:rsid w:val="00254DFD"/>
    <w:rsid w:val="002D2B56"/>
    <w:rsid w:val="002F45AE"/>
    <w:rsid w:val="0038596C"/>
    <w:rsid w:val="00397C72"/>
    <w:rsid w:val="00433D1C"/>
    <w:rsid w:val="004421AF"/>
    <w:rsid w:val="0049796F"/>
    <w:rsid w:val="00521293"/>
    <w:rsid w:val="00554ED9"/>
    <w:rsid w:val="00555785"/>
    <w:rsid w:val="00561E05"/>
    <w:rsid w:val="0057195F"/>
    <w:rsid w:val="005D06D0"/>
    <w:rsid w:val="005D4534"/>
    <w:rsid w:val="006265FA"/>
    <w:rsid w:val="006363E5"/>
    <w:rsid w:val="0064194A"/>
    <w:rsid w:val="00676C6B"/>
    <w:rsid w:val="006C781A"/>
    <w:rsid w:val="00743ED3"/>
    <w:rsid w:val="007A00D6"/>
    <w:rsid w:val="007A3E20"/>
    <w:rsid w:val="007A4F14"/>
    <w:rsid w:val="007F0A2C"/>
    <w:rsid w:val="00813DC4"/>
    <w:rsid w:val="008272E2"/>
    <w:rsid w:val="008631E1"/>
    <w:rsid w:val="00866163"/>
    <w:rsid w:val="00912CD4"/>
    <w:rsid w:val="009A2A26"/>
    <w:rsid w:val="00A44201"/>
    <w:rsid w:val="00AA5C03"/>
    <w:rsid w:val="00AE513A"/>
    <w:rsid w:val="00AE6272"/>
    <w:rsid w:val="00AF2F91"/>
    <w:rsid w:val="00B05D09"/>
    <w:rsid w:val="00B36A2F"/>
    <w:rsid w:val="00B92A4F"/>
    <w:rsid w:val="00BA4F60"/>
    <w:rsid w:val="00BD0513"/>
    <w:rsid w:val="00C001F9"/>
    <w:rsid w:val="00C52AA7"/>
    <w:rsid w:val="00C547B5"/>
    <w:rsid w:val="00CE1714"/>
    <w:rsid w:val="00D64F7B"/>
    <w:rsid w:val="00DC3830"/>
    <w:rsid w:val="00EE41A8"/>
    <w:rsid w:val="00EF5EA6"/>
    <w:rsid w:val="00EF7860"/>
    <w:rsid w:val="00E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C7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7C72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7C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7C72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7C72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97C72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97C72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DE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DE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DE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DE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DE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DE6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397C72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97C72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C7DE6"/>
    <w:rPr>
      <w:sz w:val="20"/>
      <w:szCs w:val="20"/>
    </w:rPr>
  </w:style>
  <w:style w:type="paragraph" w:styleId="NormalWeb">
    <w:name w:val="Normal (Web)"/>
    <w:basedOn w:val="Normal"/>
    <w:uiPriority w:val="99"/>
    <w:rsid w:val="00397C72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97C72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C7DE6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97C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C7DE6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397C72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FC7DE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397C72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397C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7DE6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397C72"/>
  </w:style>
  <w:style w:type="paragraph" w:styleId="Footer">
    <w:name w:val="footer"/>
    <w:basedOn w:val="Normal"/>
    <w:link w:val="FooterChar"/>
    <w:uiPriority w:val="99"/>
    <w:rsid w:val="00397C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7DE6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397C72"/>
  </w:style>
  <w:style w:type="paragraph" w:styleId="Subtitle">
    <w:name w:val="Subtitle"/>
    <w:basedOn w:val="Normal"/>
    <w:link w:val="SubtitleChar"/>
    <w:uiPriority w:val="99"/>
    <w:qFormat/>
    <w:rsid w:val="00397C72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FC7DE6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397C7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397C72"/>
  </w:style>
  <w:style w:type="character" w:styleId="Emphasis">
    <w:name w:val="Emphasis"/>
    <w:basedOn w:val="DefaultParagraphFont"/>
    <w:uiPriority w:val="99"/>
    <w:qFormat/>
    <w:rsid w:val="0005035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1335</Words>
  <Characters>8013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2012-09-19T17:00:00Z</cp:lastPrinted>
  <dcterms:created xsi:type="dcterms:W3CDTF">2012-09-19T17:00:00Z</dcterms:created>
  <dcterms:modified xsi:type="dcterms:W3CDTF">2012-09-19T17:00:00Z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2034003922</vt:i4>
  </property>
  <property fmtid="{D5CDD505-2E9C-101B-9397-08002B2CF9AE}" pid="3" name="_EmailSubject">
    <vt:lpwstr>PILNE karty przedmiotow do wypelnienia</vt:lpwstr>
  </property>
  <property fmtid="{D5CDD505-2E9C-101B-9397-08002B2CF9AE}" pid="4" name="_AuthorEmail">
    <vt:lpwstr>listopad1960@wp.pl</vt:lpwstr>
  </property>
  <property fmtid="{D5CDD505-2E9C-101B-9397-08002B2CF9AE}" pid="5" name="_AuthorEmailDisplayName">
    <vt:lpwstr>Jerzy Szyłak</vt:lpwstr>
  </property>
  <property fmtid="{D5CDD505-2E9C-101B-9397-08002B2CF9AE}" pid="6" name="_ReviewingToolsShownOnce">
    <vt:lpwstr/>
  </property>
</Properties>
</file>